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E656E" w14:textId="3D968897" w:rsidR="00E75543" w:rsidRDefault="00E75543" w:rsidP="00881C2C">
      <w:pPr>
        <w:spacing w:after="240" w:line="360" w:lineRule="auto"/>
        <w:ind w:left="0" w:firstLine="0"/>
        <w:jc w:val="right"/>
        <w:rPr>
          <w:rFonts w:ascii="Open Sans" w:hAnsi="Open Sans" w:cs="Open Sans"/>
          <w:b/>
          <w:bCs/>
          <w:iCs/>
          <w:color w:val="EE0000"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 xml:space="preserve">Załącznik Nr </w:t>
      </w:r>
      <w:r w:rsidR="0099761E">
        <w:rPr>
          <w:rFonts w:ascii="Open Sans" w:hAnsi="Open Sans" w:cs="Open Sans"/>
          <w:iCs/>
          <w:sz w:val="24"/>
          <w:szCs w:val="24"/>
        </w:rPr>
        <w:t>8</w:t>
      </w:r>
      <w:r w:rsidRPr="008F67FC">
        <w:rPr>
          <w:rFonts w:ascii="Open Sans" w:hAnsi="Open Sans" w:cs="Open Sans"/>
          <w:iCs/>
          <w:sz w:val="24"/>
          <w:szCs w:val="24"/>
        </w:rPr>
        <w:t xml:space="preserve"> </w:t>
      </w:r>
      <w:r w:rsidRPr="008F67FC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 xml:space="preserve">do </w:t>
      </w:r>
      <w:r w:rsidR="003668E8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>SWZ</w:t>
      </w:r>
      <w:r w:rsidRPr="008F67FC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 xml:space="preserve"> </w:t>
      </w:r>
    </w:p>
    <w:p w14:paraId="70133FE7" w14:textId="77777777" w:rsidR="00E75543" w:rsidRDefault="00E75543" w:rsidP="00881C2C">
      <w:pPr>
        <w:pStyle w:val="Nagwek1"/>
        <w:spacing w:before="0" w:after="360" w:line="360" w:lineRule="auto"/>
        <w:jc w:val="center"/>
        <w:rPr>
          <w:rFonts w:ascii="Open Sans" w:hAnsi="Open Sans" w:cs="Open Sans"/>
          <w:b/>
          <w:bCs/>
          <w:iCs/>
          <w:color w:val="auto"/>
          <w:sz w:val="24"/>
          <w:szCs w:val="24"/>
        </w:rPr>
      </w:pPr>
      <w:r w:rsidRPr="008F67FC">
        <w:rPr>
          <w:rFonts w:ascii="Open Sans" w:hAnsi="Open Sans" w:cs="Open Sans"/>
          <w:b/>
          <w:bCs/>
          <w:iCs/>
          <w:color w:val="auto"/>
          <w:sz w:val="24"/>
          <w:szCs w:val="24"/>
        </w:rPr>
        <w:t>OŚWIADCZENIE WYKONAWCY</w:t>
      </w:r>
    </w:p>
    <w:p w14:paraId="3F2FB983" w14:textId="729885C8" w:rsidR="00E75543" w:rsidRPr="008F67FC" w:rsidRDefault="00E75543" w:rsidP="00E00A6F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 xml:space="preserve">Ja, niżej podpisany/a, działając w imieniu i na rzecz Wykonawcy, oświadczam, że przed złożeniem oferty w postępowaniu o udzielenie zamówienia na realizację zadania pn. </w:t>
      </w:r>
      <w:r w:rsidR="008F67FC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572C8B" w:rsidRPr="00572C8B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="008F67FC">
        <w:rPr>
          <w:rFonts w:ascii="Open Sans" w:hAnsi="Open Sans" w:cs="Open Sans"/>
          <w:b/>
          <w:sz w:val="24"/>
          <w:szCs w:val="24"/>
        </w:rPr>
        <w:t>”</w:t>
      </w:r>
      <w:r w:rsidR="00D70AE1">
        <w:rPr>
          <w:rFonts w:ascii="Open Sans" w:hAnsi="Open Sans" w:cs="Open Sans"/>
          <w:iCs/>
          <w:sz w:val="24"/>
          <w:szCs w:val="24"/>
        </w:rPr>
        <w:t xml:space="preserve"> </w:t>
      </w:r>
      <w:r w:rsidRPr="008F67FC">
        <w:rPr>
          <w:rFonts w:ascii="Open Sans" w:hAnsi="Open Sans" w:cs="Open Sans"/>
          <w:iCs/>
          <w:sz w:val="24"/>
          <w:szCs w:val="24"/>
        </w:rPr>
        <w:t>nie dokonałem/</w:t>
      </w:r>
      <w:proofErr w:type="spellStart"/>
      <w:r w:rsidRPr="008F67FC">
        <w:rPr>
          <w:rFonts w:ascii="Open Sans" w:hAnsi="Open Sans" w:cs="Open Sans"/>
          <w:iCs/>
          <w:sz w:val="24"/>
          <w:szCs w:val="24"/>
        </w:rPr>
        <w:t>am</w:t>
      </w:r>
      <w:proofErr w:type="spellEnd"/>
      <w:r w:rsidRPr="008F67FC">
        <w:rPr>
          <w:rFonts w:ascii="Open Sans" w:hAnsi="Open Sans" w:cs="Open Sans"/>
          <w:iCs/>
          <w:sz w:val="24"/>
          <w:szCs w:val="24"/>
        </w:rPr>
        <w:t xml:space="preserve"> ujawnienia innym Wykonawcom uczestniczącym w tym postępowaniu informacji dotyczących:</w:t>
      </w:r>
    </w:p>
    <w:p w14:paraId="24ECBCCB" w14:textId="77777777" w:rsidR="00E75543" w:rsidRPr="008F67FC" w:rsidRDefault="00E75543" w:rsidP="00E00A6F">
      <w:pPr>
        <w:pStyle w:val="Akapitzlist"/>
        <w:numPr>
          <w:ilvl w:val="0"/>
          <w:numId w:val="4"/>
        </w:numPr>
        <w:spacing w:after="0" w:line="360" w:lineRule="auto"/>
        <w:contextualSpacing w:val="0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>ceny, jak również sposobu jej obliczania i kalkulacji,</w:t>
      </w:r>
    </w:p>
    <w:p w14:paraId="2913884C" w14:textId="77777777" w:rsidR="00E75543" w:rsidRPr="008F67FC" w:rsidRDefault="00E75543" w:rsidP="00E00A6F">
      <w:pPr>
        <w:pStyle w:val="Akapitzlist"/>
        <w:numPr>
          <w:ilvl w:val="0"/>
          <w:numId w:val="4"/>
        </w:numPr>
        <w:spacing w:after="0" w:line="360" w:lineRule="auto"/>
        <w:ind w:left="714" w:hanging="357"/>
        <w:contextualSpacing w:val="0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 xml:space="preserve"> decyzji o zamiarze złożenia oferty,</w:t>
      </w:r>
    </w:p>
    <w:p w14:paraId="6D608933" w14:textId="77777777" w:rsidR="00E75543" w:rsidRPr="008F67FC" w:rsidRDefault="00E75543" w:rsidP="00E00A6F">
      <w:pPr>
        <w:pStyle w:val="Akapitzlist"/>
        <w:numPr>
          <w:ilvl w:val="0"/>
          <w:numId w:val="4"/>
        </w:numPr>
        <w:spacing w:after="0" w:line="360" w:lineRule="auto"/>
        <w:ind w:left="714" w:hanging="357"/>
        <w:contextualSpacing w:val="0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 xml:space="preserve"> szczegółów realizacji Zamówienia lub Umowy.</w:t>
      </w:r>
    </w:p>
    <w:p w14:paraId="2B7C4F35" w14:textId="77777777" w:rsidR="00E75543" w:rsidRPr="008F67FC" w:rsidRDefault="00E75543" w:rsidP="00E00A6F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>W przypadku, gdyby jakiekolwiek ujawnienie takich informacji miało miejsce, zostało ono dokonane z zachowaniem zasad uczciwej konkurencji oraz w sposób niepowodujący zakłócenia prawidłowego przebiegu postępowania.</w:t>
      </w:r>
    </w:p>
    <w:p w14:paraId="5AF76A76" w14:textId="77777777" w:rsidR="00E75543" w:rsidRDefault="00E75543" w:rsidP="00881C2C">
      <w:pPr>
        <w:spacing w:after="108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>Świadomy/a odpowiedzialności karnej za składanie fałszywych oświadczeń, potwierdzam prawdziwość powyższych informacji.</w:t>
      </w:r>
      <w:bookmarkStart w:id="0" w:name="_GoBack"/>
      <w:bookmarkEnd w:id="0"/>
    </w:p>
    <w:p w14:paraId="3E817D9D" w14:textId="77777777" w:rsidR="00E75543" w:rsidRPr="008F67FC" w:rsidRDefault="00E75543" w:rsidP="00E00A6F">
      <w:pPr>
        <w:spacing w:line="360" w:lineRule="auto"/>
        <w:ind w:left="4423" w:firstLine="737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>Podpis Wykonawcy</w:t>
      </w:r>
    </w:p>
    <w:p w14:paraId="08BCD7BD" w14:textId="77777777" w:rsidR="00E75543" w:rsidRPr="008F67FC" w:rsidRDefault="00E75543" w:rsidP="00E00A6F">
      <w:pPr>
        <w:spacing w:line="360" w:lineRule="auto"/>
        <w:ind w:left="2948" w:firstLine="737"/>
        <w:rPr>
          <w:rFonts w:ascii="Open Sans" w:hAnsi="Open Sans" w:cs="Open Sans"/>
          <w:iCs/>
          <w:sz w:val="24"/>
          <w:szCs w:val="24"/>
        </w:rPr>
      </w:pPr>
      <w:r w:rsidRPr="008F67FC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E75543" w:rsidRPr="008F67FC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CD38E" w14:textId="77777777" w:rsidR="001D5550" w:rsidRDefault="001D5550" w:rsidP="000D192E">
      <w:r>
        <w:separator/>
      </w:r>
    </w:p>
  </w:endnote>
  <w:endnote w:type="continuationSeparator" w:id="0">
    <w:p w14:paraId="6A587736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9942A84" w14:textId="77777777" w:rsidR="000D192E" w:rsidRPr="00227A63" w:rsidRDefault="000D192E" w:rsidP="000D192E">
        <w:pPr>
          <w:pStyle w:val="Stopka"/>
          <w:jc w:val="center"/>
          <w:rPr>
            <w:sz w:val="24"/>
            <w:szCs w:val="24"/>
          </w:rPr>
        </w:pPr>
        <w:r w:rsidRPr="00227A63">
          <w:rPr>
            <w:rFonts w:ascii="Open Sans" w:hAnsi="Open Sans" w:cs="Open Sans"/>
            <w:sz w:val="24"/>
            <w:szCs w:val="24"/>
          </w:rPr>
          <w:fldChar w:fldCharType="begin"/>
        </w:r>
        <w:r w:rsidRPr="00227A63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227A63">
          <w:rPr>
            <w:rFonts w:ascii="Open Sans" w:hAnsi="Open Sans" w:cs="Open Sans"/>
            <w:sz w:val="24"/>
            <w:szCs w:val="24"/>
          </w:rPr>
          <w:fldChar w:fldCharType="separate"/>
        </w:r>
        <w:r w:rsidR="00AE553F" w:rsidRPr="00227A63">
          <w:rPr>
            <w:rFonts w:ascii="Open Sans" w:hAnsi="Open Sans" w:cs="Open Sans"/>
            <w:noProof/>
            <w:sz w:val="24"/>
            <w:szCs w:val="24"/>
          </w:rPr>
          <w:t>2</w:t>
        </w:r>
        <w:r w:rsidRPr="00227A63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A227D" w14:textId="77777777" w:rsidR="001D5550" w:rsidRDefault="001D5550" w:rsidP="000D192E">
      <w:r>
        <w:separator/>
      </w:r>
    </w:p>
  </w:footnote>
  <w:footnote w:type="continuationSeparator" w:id="0">
    <w:p w14:paraId="0089B313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B9372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9E50C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2AB7A1B0" wp14:editId="61C2A71D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F6A7903"/>
    <w:multiLevelType w:val="hybridMultilevel"/>
    <w:tmpl w:val="720E0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762D"/>
    <w:rsid w:val="00012950"/>
    <w:rsid w:val="000430DF"/>
    <w:rsid w:val="00071C8F"/>
    <w:rsid w:val="000A571B"/>
    <w:rsid w:val="000B5334"/>
    <w:rsid w:val="000D192E"/>
    <w:rsid w:val="001301CB"/>
    <w:rsid w:val="00140D7A"/>
    <w:rsid w:val="00171013"/>
    <w:rsid w:val="0017388C"/>
    <w:rsid w:val="0017534A"/>
    <w:rsid w:val="001A4D73"/>
    <w:rsid w:val="001D5550"/>
    <w:rsid w:val="001D5AA7"/>
    <w:rsid w:val="0020769F"/>
    <w:rsid w:val="00227A63"/>
    <w:rsid w:val="00306375"/>
    <w:rsid w:val="00320646"/>
    <w:rsid w:val="00347671"/>
    <w:rsid w:val="003668E8"/>
    <w:rsid w:val="003D41F9"/>
    <w:rsid w:val="00403807"/>
    <w:rsid w:val="0045611D"/>
    <w:rsid w:val="00460B34"/>
    <w:rsid w:val="0052090D"/>
    <w:rsid w:val="00537038"/>
    <w:rsid w:val="00572C8B"/>
    <w:rsid w:val="00596656"/>
    <w:rsid w:val="00634FE9"/>
    <w:rsid w:val="006B35AB"/>
    <w:rsid w:val="007213F4"/>
    <w:rsid w:val="00723FE7"/>
    <w:rsid w:val="00727C70"/>
    <w:rsid w:val="00785A31"/>
    <w:rsid w:val="00796187"/>
    <w:rsid w:val="007C7FF0"/>
    <w:rsid w:val="007E7012"/>
    <w:rsid w:val="007F402A"/>
    <w:rsid w:val="008337E7"/>
    <w:rsid w:val="00881C2C"/>
    <w:rsid w:val="008B3D3C"/>
    <w:rsid w:val="008B52AE"/>
    <w:rsid w:val="008F67FC"/>
    <w:rsid w:val="00960E83"/>
    <w:rsid w:val="0098657D"/>
    <w:rsid w:val="0099624F"/>
    <w:rsid w:val="0099761E"/>
    <w:rsid w:val="009A10E9"/>
    <w:rsid w:val="00A3193D"/>
    <w:rsid w:val="00A50D98"/>
    <w:rsid w:val="00A867A1"/>
    <w:rsid w:val="00AE553F"/>
    <w:rsid w:val="00B226D0"/>
    <w:rsid w:val="00C06310"/>
    <w:rsid w:val="00C11E75"/>
    <w:rsid w:val="00C659A1"/>
    <w:rsid w:val="00C9430D"/>
    <w:rsid w:val="00D70AE1"/>
    <w:rsid w:val="00D9547E"/>
    <w:rsid w:val="00DB7A70"/>
    <w:rsid w:val="00DD3C08"/>
    <w:rsid w:val="00E00A6F"/>
    <w:rsid w:val="00E020FD"/>
    <w:rsid w:val="00E0473F"/>
    <w:rsid w:val="00E04BCA"/>
    <w:rsid w:val="00E2703B"/>
    <w:rsid w:val="00E4454E"/>
    <w:rsid w:val="00E75543"/>
    <w:rsid w:val="00F043D7"/>
    <w:rsid w:val="00F16109"/>
    <w:rsid w:val="00F219D0"/>
    <w:rsid w:val="00F41EF2"/>
    <w:rsid w:val="00F806DD"/>
    <w:rsid w:val="00F91A09"/>
    <w:rsid w:val="00FA6E47"/>
    <w:rsid w:val="00FE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86F9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85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85A3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reA">
    <w:name w:val="Treść A"/>
    <w:rsid w:val="00785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785A3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5A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85A31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E75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2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12</cp:revision>
  <dcterms:created xsi:type="dcterms:W3CDTF">2026-01-14T08:50:00Z</dcterms:created>
  <dcterms:modified xsi:type="dcterms:W3CDTF">2026-03-04T11:18:00Z</dcterms:modified>
</cp:coreProperties>
</file>